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7443C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7443C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7443C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7443C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7443C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7443C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7443C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7443C7" w:rsidRPr="007443C7">
          <w:rPr>
            <w:b w:val="0"/>
          </w:rPr>
          <w:t xml:space="preserve"> 07143/011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7443C7" w:rsidP="00232C8F">
            <w:r>
              <w:t>Медицинская сестра процедурной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7443C7" w:rsidP="00232C8F">
            <w:r>
              <w:t>24275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7443C7" w:rsidRPr="007443C7">
          <w:rPr>
            <w:rStyle w:val="aa"/>
          </w:rPr>
          <w:t xml:space="preserve"> 3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7443C7" w:rsidRPr="007443C7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7443C7" w:rsidRPr="007443C7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7443C7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7443C7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7443C7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7443C7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7443C7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7443C7" w:rsidP="00C31869">
            <w:pPr>
              <w:jc w:val="center"/>
            </w:pPr>
            <w:r>
              <w:t>002-940-438 13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7443C7" w:rsidRPr="007443C7">
          <w:rPr>
            <w:rStyle w:val="aa"/>
          </w:rPr>
          <w:t xml:space="preserve"> Медицинский </w:t>
        </w:r>
        <w:r w:rsidR="007443C7" w:rsidRPr="007443C7">
          <w:rPr>
            <w:u w:val="single"/>
          </w:rPr>
          <w:t xml:space="preserve">инструментарий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7443C7" w:rsidRPr="007443C7">
          <w:rPr>
            <w:rStyle w:val="aa"/>
          </w:rPr>
          <w:t xml:space="preserve"> Лекарственные </w:t>
        </w:r>
        <w:r w:rsidR="007443C7" w:rsidRPr="007443C7">
          <w:rPr>
            <w:u w:val="single"/>
          </w:rPr>
          <w:t xml:space="preserve">и дезинфицирующие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443C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443C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443C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443C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443C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443C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443C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443C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7443C7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443C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443C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443C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443C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7443C7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443C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7443C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443C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7443C7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7443C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43C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43C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43C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43C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43C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43C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43C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04C3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2.7.;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A07FB4" w:rsidRPr="00A07FB4">
          <w:rPr>
            <w:i/>
            <w:u w:val="single"/>
          </w:rPr>
          <w:t>1. Рекомендации по улучшению и оздоровлению условий труда:</w:t>
        </w:r>
        <w:r w:rsidR="00A07FB4" w:rsidRPr="00A07FB4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A07FB4" w:rsidRPr="00A07FB4">
          <w:rPr>
            <w:i/>
            <w:u w:val="single"/>
          </w:rPr>
          <w:tab/>
          <w:t>   </w:t>
        </w:r>
        <w:r w:rsidR="00A07FB4" w:rsidRPr="00A07FB4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A07FB4" w:rsidRPr="00A07FB4">
          <w:rPr>
            <w:i/>
            <w:u w:val="single"/>
          </w:rPr>
          <w:tab/>
          <w:t>   </w:t>
        </w:r>
        <w:r w:rsidR="00A07FB4" w:rsidRPr="00A07FB4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A07FB4" w:rsidRPr="00A07FB4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A07FB4" w:rsidRPr="00A07FB4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443C7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443C7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7443C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443C7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443C7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7443C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7443C7" w:rsidRPr="007443C7" w:rsidTr="007443C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</w:p>
        </w:tc>
      </w:tr>
      <w:tr w:rsidR="007443C7" w:rsidRPr="007443C7" w:rsidTr="007443C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  <w:r w:rsidRPr="007443C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  <w:r w:rsidRPr="007443C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  <w:r w:rsidRPr="007443C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  <w:r w:rsidRPr="007443C7">
              <w:rPr>
                <w:vertAlign w:val="superscript"/>
              </w:rPr>
              <w:t>(дата)</w:t>
            </w:r>
          </w:p>
        </w:tc>
      </w:tr>
      <w:tr w:rsidR="007443C7" w:rsidRPr="007443C7" w:rsidTr="007443C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</w:p>
        </w:tc>
      </w:tr>
      <w:tr w:rsidR="007443C7" w:rsidRPr="007443C7" w:rsidTr="007443C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  <w:r w:rsidRPr="007443C7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  <w:r w:rsidRPr="007443C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  <w:r w:rsidRPr="007443C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  <w:r w:rsidRPr="007443C7">
              <w:rPr>
                <w:vertAlign w:val="superscript"/>
              </w:rPr>
              <w:t>(дата)</w:t>
            </w:r>
          </w:p>
        </w:tc>
      </w:tr>
      <w:tr w:rsidR="007443C7" w:rsidRPr="007443C7" w:rsidTr="007443C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3C7" w:rsidRPr="007443C7" w:rsidRDefault="007443C7" w:rsidP="004E51DC">
            <w:pPr>
              <w:pStyle w:val="a8"/>
            </w:pPr>
          </w:p>
        </w:tc>
      </w:tr>
      <w:tr w:rsidR="007443C7" w:rsidRPr="007443C7" w:rsidTr="007443C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  <w:r w:rsidRPr="007443C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  <w:r w:rsidRPr="007443C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  <w:r w:rsidRPr="007443C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443C7" w:rsidRPr="007443C7" w:rsidRDefault="007443C7" w:rsidP="004E51DC">
            <w:pPr>
              <w:pStyle w:val="a8"/>
              <w:rPr>
                <w:vertAlign w:val="superscript"/>
              </w:rPr>
            </w:pPr>
            <w:r w:rsidRPr="007443C7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07FB4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7443C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443C7" w:rsidP="004E51DC">
            <w:pPr>
              <w:pStyle w:val="a8"/>
            </w:pPr>
            <w:r>
              <w:t>Баулина Елена Олеговна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7443C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7443C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07143/011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565982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565982" w:rsidRPr="00C31869">
            <w:rPr>
              <w:rStyle w:val="ad"/>
              <w:sz w:val="20"/>
              <w:szCs w:val="20"/>
            </w:rPr>
            <w:fldChar w:fldCharType="separate"/>
          </w:r>
          <w:r w:rsidR="007443C7">
            <w:rPr>
              <w:rStyle w:val="ad"/>
              <w:noProof/>
              <w:sz w:val="20"/>
              <w:szCs w:val="20"/>
            </w:rPr>
            <w:t>1</w:t>
          </w:r>
          <w:r w:rsidR="00565982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443C7" w:rsidRPr="007443C7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3 фтизиатрическое отделение"/>
    <w:docVar w:name="class" w:val=" не определен "/>
    <w:docVar w:name="close_doc_flag" w:val="0"/>
    <w:docVar w:name="co_classes" w:val="   "/>
    <w:docVar w:name="codeok" w:val=" 24275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11 "/>
    <w:docVar w:name="oborud" w:val=" Медицин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75A7FD23F2F441369FB86178B92D1E00"/>
    <w:docVar w:name="rm_id" w:val="176"/>
    <w:docVar w:name="rm_name" w:val="                                          "/>
    <w:docVar w:name="rm_number" w:val=" 07143/011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Лекарственные и дезинфициру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0E5B24"/>
    <w:rsid w:val="00110025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225E"/>
    <w:rsid w:val="00244615"/>
    <w:rsid w:val="00280E6D"/>
    <w:rsid w:val="002A0605"/>
    <w:rsid w:val="002E55C6"/>
    <w:rsid w:val="002F0B36"/>
    <w:rsid w:val="002F2205"/>
    <w:rsid w:val="002F2E2F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17441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60C0F"/>
    <w:rsid w:val="00563E94"/>
    <w:rsid w:val="00565982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04C3D"/>
    <w:rsid w:val="00710271"/>
    <w:rsid w:val="00717C9F"/>
    <w:rsid w:val="007443C7"/>
    <w:rsid w:val="00745D40"/>
    <w:rsid w:val="007462E1"/>
    <w:rsid w:val="007600B5"/>
    <w:rsid w:val="0076042D"/>
    <w:rsid w:val="007657D5"/>
    <w:rsid w:val="00776AA2"/>
    <w:rsid w:val="007A4C5E"/>
    <w:rsid w:val="007D1852"/>
    <w:rsid w:val="007D2CEA"/>
    <w:rsid w:val="00835248"/>
    <w:rsid w:val="00877BB1"/>
    <w:rsid w:val="00883461"/>
    <w:rsid w:val="00885FB9"/>
    <w:rsid w:val="00897DD4"/>
    <w:rsid w:val="008D2942"/>
    <w:rsid w:val="008E68DE"/>
    <w:rsid w:val="008E70C1"/>
    <w:rsid w:val="009039DF"/>
    <w:rsid w:val="0090588D"/>
    <w:rsid w:val="00923410"/>
    <w:rsid w:val="0092778A"/>
    <w:rsid w:val="00933CF1"/>
    <w:rsid w:val="009646F9"/>
    <w:rsid w:val="00966AAC"/>
    <w:rsid w:val="00967790"/>
    <w:rsid w:val="0098630F"/>
    <w:rsid w:val="009F6B7F"/>
    <w:rsid w:val="00A07FB4"/>
    <w:rsid w:val="00A100AB"/>
    <w:rsid w:val="00A12349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E1926"/>
    <w:rsid w:val="00AE3B26"/>
    <w:rsid w:val="00AE456B"/>
    <w:rsid w:val="00AF796F"/>
    <w:rsid w:val="00B040A9"/>
    <w:rsid w:val="00B04F25"/>
    <w:rsid w:val="00B55882"/>
    <w:rsid w:val="00B969BD"/>
    <w:rsid w:val="00BA15A3"/>
    <w:rsid w:val="00BA5029"/>
    <w:rsid w:val="00BC2F3C"/>
    <w:rsid w:val="00BE204A"/>
    <w:rsid w:val="00C02721"/>
    <w:rsid w:val="00C03F4A"/>
    <w:rsid w:val="00C31869"/>
    <w:rsid w:val="00C745F6"/>
    <w:rsid w:val="00C81BF6"/>
    <w:rsid w:val="00CC6D65"/>
    <w:rsid w:val="00CE3307"/>
    <w:rsid w:val="00D1442B"/>
    <w:rsid w:val="00D272CC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2016-10-17T08:59:00Z</dcterms:created>
  <dcterms:modified xsi:type="dcterms:W3CDTF">2016-10-18T09:18:00Z</dcterms:modified>
</cp:coreProperties>
</file>